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6EF" w:rsidRPr="00B1070E" w:rsidRDefault="00A056EF">
      <w:pPr>
        <w:shd w:val="clear" w:color="auto" w:fill="FFFFFF"/>
        <w:spacing w:line="276" w:lineRule="auto"/>
        <w:jc w:val="right"/>
        <w:outlineLvl w:val="0"/>
        <w:rPr>
          <w:b/>
          <w:i/>
        </w:rPr>
      </w:pPr>
      <w:r w:rsidRPr="00B1070E">
        <w:rPr>
          <w:b/>
          <w:i/>
        </w:rPr>
        <w:t>Образец № 3.1</w:t>
      </w:r>
    </w:p>
    <w:p w:rsidR="00A056EF" w:rsidRDefault="00A056EF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   </w:t>
      </w:r>
    </w:p>
    <w:p w:rsidR="00A056EF" w:rsidRDefault="00A056EF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056EF" w:rsidRDefault="00A056EF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Д  Е  К  Л  А  Р  А  Ц  И  Я</w:t>
      </w:r>
    </w:p>
    <w:p w:rsidR="00A056EF" w:rsidRDefault="00A056EF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A056EF" w:rsidRDefault="00A056EF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056EF" w:rsidRDefault="00A056EF">
      <w:pPr>
        <w:rPr>
          <w:color w:val="000000"/>
        </w:rPr>
      </w:pPr>
    </w:p>
    <w:p w:rsidR="00A056EF" w:rsidRDefault="00A056EF">
      <w:pPr>
        <w:jc w:val="center"/>
        <w:rPr>
          <w:color w:val="000000"/>
        </w:rPr>
      </w:pPr>
      <w:r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A056EF" w:rsidRDefault="00A056EF">
      <w:pPr>
        <w:spacing w:line="360" w:lineRule="auto"/>
        <w:jc w:val="center"/>
        <w:rPr>
          <w:color w:val="000000"/>
        </w:rPr>
      </w:pPr>
      <w:r>
        <w:rPr>
          <w:i/>
          <w:color w:val="000000"/>
        </w:rPr>
        <w:t>(собствено, бащино, фамилно име)</w:t>
      </w:r>
    </w:p>
    <w:p w:rsidR="00A056EF" w:rsidRDefault="00A056EF">
      <w:pPr>
        <w:spacing w:line="360" w:lineRule="auto"/>
        <w:jc w:val="center"/>
        <w:rPr>
          <w:color w:val="000000"/>
        </w:rPr>
      </w:pPr>
      <w:r>
        <w:rPr>
          <w:color w:val="000000"/>
        </w:rPr>
        <w:t>ЕГН: .........................., притежаващ л.</w:t>
      </w:r>
      <w:r w:rsidRPr="0097306C">
        <w:rPr>
          <w:color w:val="000000"/>
          <w:lang w:val="ru-RU"/>
        </w:rPr>
        <w:t xml:space="preserve"> </w:t>
      </w:r>
      <w:r>
        <w:rPr>
          <w:color w:val="000000"/>
        </w:rPr>
        <w:t>к. № ............................, издадена на ...........................,</w:t>
      </w:r>
    </w:p>
    <w:p w:rsidR="00A056EF" w:rsidRDefault="00A056EF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A056EF" w:rsidRDefault="00A056EF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A056EF" w:rsidRDefault="00A056EF">
      <w:pPr>
        <w:jc w:val="center"/>
        <w:rPr>
          <w:i/>
          <w:color w:val="000000"/>
        </w:rPr>
      </w:pPr>
      <w:r>
        <w:rPr>
          <w:color w:val="000000"/>
        </w:rPr>
        <w:t>тел. ..................................., факс ..............................., е-mail ....................................................,</w:t>
      </w:r>
    </w:p>
    <w:p w:rsidR="00A056EF" w:rsidRDefault="00A056EF">
      <w:pPr>
        <w:jc w:val="center"/>
        <w:rPr>
          <w:i/>
          <w:color w:val="000000"/>
        </w:rPr>
      </w:pPr>
    </w:p>
    <w:p w:rsidR="00A056EF" w:rsidRDefault="00A056EF">
      <w:pPr>
        <w:jc w:val="center"/>
        <w:rPr>
          <w:color w:val="000000"/>
        </w:rPr>
      </w:pPr>
      <w:r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A056EF" w:rsidRDefault="00A056EF">
      <w:pPr>
        <w:jc w:val="center"/>
        <w:rPr>
          <w:i/>
          <w:color w:val="000000"/>
        </w:rPr>
      </w:pPr>
      <w:r>
        <w:rPr>
          <w:i/>
          <w:color w:val="000000"/>
        </w:rPr>
        <w:t>(длъжност)</w:t>
      </w:r>
    </w:p>
    <w:p w:rsidR="00A056EF" w:rsidRDefault="00A056EF">
      <w:pPr>
        <w:jc w:val="center"/>
        <w:rPr>
          <w:color w:val="000000"/>
        </w:rPr>
      </w:pPr>
      <w:r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A056EF" w:rsidRDefault="00A056EF">
      <w:pPr>
        <w:jc w:val="center"/>
        <w:rPr>
          <w:i/>
          <w:color w:val="000000"/>
        </w:rPr>
      </w:pPr>
      <w:r>
        <w:rPr>
          <w:i/>
          <w:color w:val="000000"/>
        </w:rPr>
        <w:t>(наименованието на участника/подизпълнителя – юридическо лице)</w:t>
      </w:r>
    </w:p>
    <w:p w:rsidR="00A056EF" w:rsidRDefault="00A056EF">
      <w:pPr>
        <w:shd w:val="clear" w:color="auto" w:fill="FFFFFF"/>
        <w:spacing w:line="276" w:lineRule="auto"/>
        <w:jc w:val="both"/>
        <w:rPr>
          <w:b/>
        </w:rPr>
      </w:pPr>
    </w:p>
    <w:p w:rsidR="00A056EF" w:rsidRDefault="00A056EF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Д Е К Л А Р И Р А М, ЧЕ:</w:t>
      </w:r>
    </w:p>
    <w:p w:rsidR="00A056EF" w:rsidRPr="0097306C" w:rsidRDefault="00A056EF" w:rsidP="00F74506">
      <w:pPr>
        <w:ind w:firstLine="720"/>
        <w:jc w:val="both"/>
        <w:rPr>
          <w:b/>
          <w:color w:val="000000"/>
          <w:lang w:val="ru-RU"/>
        </w:rPr>
      </w:pPr>
      <w:r>
        <w:t xml:space="preserve">Запознат/а съм с условията на проекта на договора за възлагане на обществената поръчка с предмет: </w:t>
      </w:r>
      <w:bookmarkStart w:id="0" w:name="_GoBack"/>
      <w:bookmarkEnd w:id="0"/>
      <w:r w:rsidRPr="00B1070E">
        <w:rPr>
          <w:b/>
        </w:rPr>
        <w:t>„Упражняване на строителен надзор</w:t>
      </w:r>
      <w:r w:rsidRPr="00B1070E">
        <w:rPr>
          <w:b/>
          <w:color w:val="000000"/>
        </w:rPr>
        <w:t xml:space="preserve"> при изпълнение на</w:t>
      </w:r>
      <w:r w:rsidRPr="00B1070E">
        <w:rPr>
          <w:b/>
          <w:color w:val="000000"/>
          <w:lang w:val="ru-RU"/>
        </w:rPr>
        <w:t xml:space="preserve"> </w:t>
      </w:r>
      <w:r w:rsidRPr="00B1070E">
        <w:rPr>
          <w:b/>
          <w:color w:val="000000"/>
        </w:rPr>
        <w:t>СМР на</w:t>
      </w:r>
      <w:r w:rsidRPr="00B1070E">
        <w:rPr>
          <w:b/>
          <w:color w:val="000000"/>
          <w:lang w:val="ru-RU"/>
        </w:rPr>
        <w:t xml:space="preserve"> </w:t>
      </w:r>
      <w:r w:rsidRPr="00B1070E">
        <w:rPr>
          <w:b/>
          <w:color w:val="000000"/>
        </w:rPr>
        <w:t>обект: „</w:t>
      </w:r>
      <w:r w:rsidRPr="00B1070E">
        <w:rPr>
          <w:b/>
        </w:rPr>
        <w:t>Ремонт PVN1047/III-118, Долна Митрополия-Ясен/-Г. Митрополия -Граница общ.(Долна Митрополия-Искър)-Староселци /III-1307/”</w:t>
      </w:r>
      <w:r w:rsidRPr="00F74506">
        <w:rPr>
          <w:lang w:val="ru-RU"/>
        </w:rPr>
        <w:t xml:space="preserve"> </w:t>
      </w:r>
      <w:r>
        <w:t>и ги приемам без каквито и да било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участие, в законоустановения срок.</w:t>
      </w:r>
    </w:p>
    <w:p w:rsidR="00A056EF" w:rsidRDefault="00A056EF">
      <w:pPr>
        <w:shd w:val="clear" w:color="auto" w:fill="FFFFFF"/>
        <w:spacing w:line="276" w:lineRule="auto"/>
        <w:ind w:left="720"/>
        <w:jc w:val="both"/>
      </w:pPr>
    </w:p>
    <w:p w:rsidR="00A056EF" w:rsidRDefault="00A056EF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A056EF" w:rsidRDefault="00A056EF">
      <w:pPr>
        <w:shd w:val="clear" w:color="auto" w:fill="FFFFFF"/>
        <w:spacing w:line="276" w:lineRule="auto"/>
        <w:jc w:val="both"/>
        <w:rPr>
          <w:b/>
        </w:rPr>
      </w:pPr>
    </w:p>
    <w:p w:rsidR="00A056EF" w:rsidRDefault="00A056EF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                    Декларатор: ................................</w:t>
      </w:r>
    </w:p>
    <w:p w:rsidR="00A056EF" w:rsidRDefault="00A056EF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/подпис/</w:t>
      </w:r>
    </w:p>
    <w:p w:rsidR="00A056EF" w:rsidRDefault="00A056EF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056EF" w:rsidRDefault="00A056EF">
      <w:pPr>
        <w:shd w:val="clear" w:color="auto" w:fill="FFFFFF"/>
        <w:spacing w:line="276" w:lineRule="auto"/>
        <w:jc w:val="both"/>
        <w:rPr>
          <w:bCs/>
          <w:i/>
          <w:sz w:val="20"/>
          <w:szCs w:val="20"/>
          <w:u w:val="single"/>
        </w:rPr>
      </w:pPr>
    </w:p>
    <w:p w:rsidR="00A056EF" w:rsidRDefault="00A056EF">
      <w:pPr>
        <w:shd w:val="clear" w:color="auto" w:fill="FFFFFF"/>
        <w:spacing w:line="276" w:lineRule="auto"/>
        <w:jc w:val="both"/>
        <w:rPr>
          <w:bCs/>
          <w:i/>
          <w:sz w:val="20"/>
          <w:szCs w:val="20"/>
          <w:u w:val="single"/>
        </w:rPr>
      </w:pPr>
    </w:p>
    <w:p w:rsidR="00A056EF" w:rsidRDefault="00A056EF">
      <w:pPr>
        <w:shd w:val="clear" w:color="auto" w:fill="FFFFFF"/>
        <w:spacing w:line="276" w:lineRule="auto"/>
        <w:jc w:val="both"/>
        <w:rPr>
          <w:bCs/>
          <w:i/>
          <w:sz w:val="20"/>
          <w:szCs w:val="20"/>
          <w:u w:val="single"/>
        </w:rPr>
      </w:pPr>
    </w:p>
    <w:p w:rsidR="00A056EF" w:rsidRDefault="00A056EF">
      <w:pPr>
        <w:shd w:val="clear" w:color="auto" w:fill="FFFFFF"/>
        <w:spacing w:line="276" w:lineRule="auto"/>
        <w:jc w:val="both"/>
        <w:rPr>
          <w:sz w:val="20"/>
          <w:szCs w:val="20"/>
        </w:rPr>
      </w:pPr>
      <w:r>
        <w:rPr>
          <w:bCs/>
          <w:i/>
          <w:sz w:val="20"/>
          <w:szCs w:val="20"/>
          <w:u w:val="single"/>
        </w:rPr>
        <w:t>Забележка</w:t>
      </w:r>
      <w:r>
        <w:rPr>
          <w:i/>
          <w:sz w:val="20"/>
          <w:szCs w:val="20"/>
        </w:rPr>
        <w:t>: Декларацията се подписва от лицата, които представляват участника.</w:t>
      </w:r>
    </w:p>
    <w:sectPr w:rsidR="00A056EF" w:rsidSect="00A4431F">
      <w:headerReference w:type="default" r:id="rId6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6EF" w:rsidRDefault="00A056EF" w:rsidP="00A4431F">
      <w:r>
        <w:separator/>
      </w:r>
    </w:p>
  </w:endnote>
  <w:endnote w:type="continuationSeparator" w:id="0">
    <w:p w:rsidR="00A056EF" w:rsidRDefault="00A056EF" w:rsidP="00A44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6EF" w:rsidRDefault="00A056EF" w:rsidP="00A4431F">
      <w:r>
        <w:separator/>
      </w:r>
    </w:p>
  </w:footnote>
  <w:footnote w:type="continuationSeparator" w:id="0">
    <w:p w:rsidR="00A056EF" w:rsidRDefault="00A056EF" w:rsidP="00A443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6EF" w:rsidRDefault="00A056EF" w:rsidP="0097306C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en-US"/>
      </w:rPr>
    </w:pPr>
  </w:p>
  <w:p w:rsidR="00A056EF" w:rsidRPr="00186747" w:rsidRDefault="00A056EF" w:rsidP="00F74506">
    <w:pPr>
      <w:jc w:val="center"/>
      <w:rPr>
        <w:color w:val="000000"/>
        <w:lang w:val="ru-RU"/>
      </w:rPr>
    </w:pPr>
    <w:r w:rsidRPr="00186747">
      <w:t>„Упражняване на строителен надзор</w:t>
    </w:r>
    <w:r w:rsidRPr="00186747">
      <w:rPr>
        <w:color w:val="000000"/>
      </w:rPr>
      <w:t xml:space="preserve"> при изпълнение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СМР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обект:</w:t>
    </w:r>
  </w:p>
  <w:p w:rsidR="00A056EF" w:rsidRDefault="00A056EF" w:rsidP="00F74506">
    <w:pPr>
      <w:jc w:val="center"/>
    </w:pPr>
    <w:r w:rsidRPr="00186747">
      <w:rPr>
        <w:color w:val="000000"/>
      </w:rPr>
      <w:t>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A056EF" w:rsidRPr="00F74506" w:rsidRDefault="00A056EF" w:rsidP="0097306C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BCB"/>
    <w:rsid w:val="0002117E"/>
    <w:rsid w:val="000608E9"/>
    <w:rsid w:val="00091D20"/>
    <w:rsid w:val="000C511F"/>
    <w:rsid w:val="000D7C11"/>
    <w:rsid w:val="000E586D"/>
    <w:rsid w:val="00160C06"/>
    <w:rsid w:val="00184412"/>
    <w:rsid w:val="00186747"/>
    <w:rsid w:val="001E1C97"/>
    <w:rsid w:val="001E4E7B"/>
    <w:rsid w:val="00234841"/>
    <w:rsid w:val="002702A2"/>
    <w:rsid w:val="002931A9"/>
    <w:rsid w:val="0029341A"/>
    <w:rsid w:val="002C7F46"/>
    <w:rsid w:val="003501F1"/>
    <w:rsid w:val="003768E1"/>
    <w:rsid w:val="003C161F"/>
    <w:rsid w:val="003C6511"/>
    <w:rsid w:val="00434A20"/>
    <w:rsid w:val="00461C1E"/>
    <w:rsid w:val="00461EFA"/>
    <w:rsid w:val="00470A98"/>
    <w:rsid w:val="004A0AFD"/>
    <w:rsid w:val="004A76CE"/>
    <w:rsid w:val="004C5B0C"/>
    <w:rsid w:val="00504ED3"/>
    <w:rsid w:val="005120FB"/>
    <w:rsid w:val="005162A9"/>
    <w:rsid w:val="0055068D"/>
    <w:rsid w:val="005D194D"/>
    <w:rsid w:val="005E7220"/>
    <w:rsid w:val="006105BF"/>
    <w:rsid w:val="00643454"/>
    <w:rsid w:val="0066109B"/>
    <w:rsid w:val="00680BCB"/>
    <w:rsid w:val="006E58DF"/>
    <w:rsid w:val="006F7978"/>
    <w:rsid w:val="00702DEC"/>
    <w:rsid w:val="00712CB9"/>
    <w:rsid w:val="00714C1B"/>
    <w:rsid w:val="00755678"/>
    <w:rsid w:val="007C01F4"/>
    <w:rsid w:val="007C225F"/>
    <w:rsid w:val="007D1985"/>
    <w:rsid w:val="007F23C8"/>
    <w:rsid w:val="0083255A"/>
    <w:rsid w:val="0086700C"/>
    <w:rsid w:val="0087511F"/>
    <w:rsid w:val="008C1911"/>
    <w:rsid w:val="008C61A8"/>
    <w:rsid w:val="00903739"/>
    <w:rsid w:val="00946191"/>
    <w:rsid w:val="0097306C"/>
    <w:rsid w:val="00973EDC"/>
    <w:rsid w:val="009F41C6"/>
    <w:rsid w:val="00A056EF"/>
    <w:rsid w:val="00A4431F"/>
    <w:rsid w:val="00A705CC"/>
    <w:rsid w:val="00AC08D6"/>
    <w:rsid w:val="00AD7893"/>
    <w:rsid w:val="00AF1394"/>
    <w:rsid w:val="00B1070E"/>
    <w:rsid w:val="00B4537C"/>
    <w:rsid w:val="00BA2129"/>
    <w:rsid w:val="00BC2ACB"/>
    <w:rsid w:val="00BD739E"/>
    <w:rsid w:val="00BF501D"/>
    <w:rsid w:val="00C34CFB"/>
    <w:rsid w:val="00C375D5"/>
    <w:rsid w:val="00C41C69"/>
    <w:rsid w:val="00C8602A"/>
    <w:rsid w:val="00C90717"/>
    <w:rsid w:val="00C90D99"/>
    <w:rsid w:val="00C96655"/>
    <w:rsid w:val="00CB3008"/>
    <w:rsid w:val="00CD2810"/>
    <w:rsid w:val="00CF0F50"/>
    <w:rsid w:val="00D1315A"/>
    <w:rsid w:val="00D15036"/>
    <w:rsid w:val="00DA1766"/>
    <w:rsid w:val="00DB19F3"/>
    <w:rsid w:val="00DC0417"/>
    <w:rsid w:val="00DC48B0"/>
    <w:rsid w:val="00DD076D"/>
    <w:rsid w:val="00DF2A15"/>
    <w:rsid w:val="00EF34CA"/>
    <w:rsid w:val="00F01F6E"/>
    <w:rsid w:val="00F30274"/>
    <w:rsid w:val="00F74506"/>
    <w:rsid w:val="00F92408"/>
    <w:rsid w:val="00F977E9"/>
    <w:rsid w:val="00FB2B43"/>
    <w:rsid w:val="07DC5557"/>
    <w:rsid w:val="21106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31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44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431F"/>
    <w:rPr>
      <w:rFonts w:ascii="Tahoma" w:hAnsi="Tahoma" w:cs="Tahoma"/>
      <w:sz w:val="16"/>
      <w:szCs w:val="16"/>
      <w:lang w:val="bg-BG" w:eastAsia="bg-BG"/>
    </w:rPr>
  </w:style>
  <w:style w:type="paragraph" w:styleId="Footer">
    <w:name w:val="footer"/>
    <w:basedOn w:val="Normal"/>
    <w:link w:val="FooterChar"/>
    <w:uiPriority w:val="99"/>
    <w:rsid w:val="00A443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4431F"/>
    <w:rPr>
      <w:rFonts w:ascii="Times New Roman" w:hAnsi="Times New Roman" w:cs="Times New Roman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rsid w:val="00A443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4431F"/>
    <w:rPr>
      <w:rFonts w:ascii="Times New Roman" w:hAnsi="Times New Roman" w:cs="Times New Roman"/>
      <w:sz w:val="24"/>
      <w:szCs w:val="24"/>
      <w:lang w:val="bg-BG" w:eastAsia="bg-BG"/>
    </w:rPr>
  </w:style>
  <w:style w:type="paragraph" w:customStyle="1" w:styleId="CharCharChar2">
    <w:name w:val="Char Char Char2"/>
    <w:basedOn w:val="Normal"/>
    <w:uiPriority w:val="99"/>
    <w:rsid w:val="00A4431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">
    <w:name w:val="Основен текст_"/>
    <w:link w:val="1"/>
    <w:uiPriority w:val="99"/>
    <w:locked/>
    <w:rsid w:val="00A4431F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A4431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paragraph" w:customStyle="1" w:styleId="Style12ptJustifiedFirstline063cm">
    <w:name w:val="Style 12 pt Justified First line:  063 cm"/>
    <w:basedOn w:val="Normal"/>
    <w:uiPriority w:val="99"/>
    <w:rsid w:val="00A4431F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paragraph" w:customStyle="1" w:styleId="ListParagraph1">
    <w:name w:val="List Paragraph1"/>
    <w:basedOn w:val="Normal"/>
    <w:link w:val="ListParagraphChar"/>
    <w:uiPriority w:val="99"/>
    <w:rsid w:val="00A4431F"/>
    <w:pPr>
      <w:ind w:left="720"/>
      <w:contextualSpacing/>
    </w:pPr>
    <w:rPr>
      <w:rFonts w:eastAsia="Calibri"/>
      <w:sz w:val="20"/>
      <w:szCs w:val="20"/>
      <w:lang w:val="en-AU"/>
    </w:rPr>
  </w:style>
  <w:style w:type="character" w:customStyle="1" w:styleId="ListParagraphChar">
    <w:name w:val="List Paragraph Char"/>
    <w:link w:val="ListParagraph1"/>
    <w:uiPriority w:val="99"/>
    <w:locked/>
    <w:rsid w:val="00A4431F"/>
    <w:rPr>
      <w:rFonts w:ascii="Times New Roman" w:hAnsi="Times New Roman"/>
      <w:sz w:val="20"/>
      <w:lang w:val="en-AU" w:eastAsia="bg-BG"/>
    </w:rPr>
  </w:style>
  <w:style w:type="character" w:styleId="Hyperlink">
    <w:name w:val="Hyperlink"/>
    <w:basedOn w:val="DefaultParagraphFont"/>
    <w:uiPriority w:val="99"/>
    <w:rsid w:val="0097306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327</Words>
  <Characters>1865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11</cp:revision>
  <dcterms:created xsi:type="dcterms:W3CDTF">2018-09-03T12:01:00Z</dcterms:created>
  <dcterms:modified xsi:type="dcterms:W3CDTF">2018-10-31T13:54:00Z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